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VIGOROUS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Ringwould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5E4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21-114)</w:t>
      </w: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91F9B" w:rsidRDefault="00291F9B" w:rsidP="00291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291F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9B" w:rsidRDefault="00291F9B" w:rsidP="00564E3C">
      <w:pPr>
        <w:spacing w:after="0" w:line="240" w:lineRule="auto"/>
      </w:pPr>
      <w:r>
        <w:separator/>
      </w:r>
    </w:p>
  </w:endnote>
  <w:endnote w:type="continuationSeparator" w:id="0">
    <w:p w:rsidR="00291F9B" w:rsidRDefault="00291F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1F9B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9B" w:rsidRDefault="00291F9B" w:rsidP="00564E3C">
      <w:pPr>
        <w:spacing w:after="0" w:line="240" w:lineRule="auto"/>
      </w:pPr>
      <w:r>
        <w:separator/>
      </w:r>
    </w:p>
  </w:footnote>
  <w:footnote w:type="continuationSeparator" w:id="0">
    <w:p w:rsidR="00291F9B" w:rsidRDefault="00291F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F9B"/>
    <w:rsid w:val="00291F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FA1F9"/>
  <w15:chartTrackingRefBased/>
  <w15:docId w15:val="{9C49D030-B986-473C-909F-34314A6C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91F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2015-11-27T20:57:00Z</dcterms:created>
  <dcterms:modified xsi:type="dcterms:W3CDTF">2015-11-27T21:07:00Z</dcterms:modified>
</cp:coreProperties>
</file>